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6B7A6" w14:textId="77777777" w:rsidR="004D2E9F" w:rsidRDefault="004D2E9F" w:rsidP="004D2E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Anne LATYMER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d.ca.1402)</w:t>
      </w:r>
    </w:p>
    <w:p w14:paraId="18F026C3" w14:textId="77777777" w:rsidR="004D2E9F" w:rsidRDefault="004D2E9F" w:rsidP="004D2E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Widow.</w:t>
      </w:r>
    </w:p>
    <w:p w14:paraId="500BB6F1" w14:textId="77777777" w:rsidR="004D2E9F" w:rsidRDefault="004D2E9F" w:rsidP="004D2E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762CEA" w14:textId="77777777" w:rsidR="004D2E9F" w:rsidRDefault="004D2E9F" w:rsidP="004D2E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A60665" w14:textId="77777777" w:rsidR="004D2E9F" w:rsidRDefault="004D2E9F" w:rsidP="004D2E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Thomas.     (C.F.R. 1399-1405 p.168)</w:t>
      </w:r>
    </w:p>
    <w:p w14:paraId="58500E0E" w14:textId="77777777" w:rsidR="004D2E9F" w:rsidRDefault="004D2E9F" w:rsidP="004D2E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38263A" w14:textId="77777777" w:rsidR="004D2E9F" w:rsidRDefault="004D2E9F" w:rsidP="004D2E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1F2B35" w14:textId="77777777" w:rsidR="004D2E9F" w:rsidRDefault="004D2E9F" w:rsidP="004D2E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Aug.1402</w:t>
      </w:r>
      <w:r>
        <w:rPr>
          <w:rFonts w:ascii="Times New Roman" w:hAnsi="Times New Roman" w:cs="Times New Roman"/>
          <w:sz w:val="24"/>
          <w:szCs w:val="24"/>
        </w:rPr>
        <w:tab/>
        <w:t>He had died by this time.    (ibid.)</w:t>
      </w:r>
    </w:p>
    <w:p w14:paraId="39C94335" w14:textId="77777777" w:rsidR="004D2E9F" w:rsidRDefault="004D2E9F" w:rsidP="004D2E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240F82" w14:textId="77777777" w:rsidR="004D2E9F" w:rsidRDefault="004D2E9F" w:rsidP="004D2E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73E476" w14:textId="77777777" w:rsidR="004D2E9F" w:rsidRDefault="004D2E9F" w:rsidP="004D2E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 2021</w:t>
      </w:r>
    </w:p>
    <w:p w14:paraId="2058153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918BA" w14:textId="77777777" w:rsidR="004D2E9F" w:rsidRDefault="004D2E9F" w:rsidP="009139A6">
      <w:r>
        <w:separator/>
      </w:r>
    </w:p>
  </w:endnote>
  <w:endnote w:type="continuationSeparator" w:id="0">
    <w:p w14:paraId="119629C4" w14:textId="77777777" w:rsidR="004D2E9F" w:rsidRDefault="004D2E9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95B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5809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1F2D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1BB1C" w14:textId="77777777" w:rsidR="004D2E9F" w:rsidRDefault="004D2E9F" w:rsidP="009139A6">
      <w:r>
        <w:separator/>
      </w:r>
    </w:p>
  </w:footnote>
  <w:footnote w:type="continuationSeparator" w:id="0">
    <w:p w14:paraId="3D7421F9" w14:textId="77777777" w:rsidR="004D2E9F" w:rsidRDefault="004D2E9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FA0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580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5AB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E9F"/>
    <w:rsid w:val="000666E0"/>
    <w:rsid w:val="002510B7"/>
    <w:rsid w:val="004D2E9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50212"/>
  <w15:chartTrackingRefBased/>
  <w15:docId w15:val="{65DA4770-4F6B-4F16-A66D-515FBC31B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2021-05-21T15:48:00Z</dcterms:created>
  <dcterms:modified xsi:type="dcterms:W3CDTF">2021-05-21T15:48:00Z</dcterms:modified>
</cp:coreProperties>
</file>